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B22E" w14:textId="77777777" w:rsidR="00922BD1" w:rsidRDefault="00922BD1" w:rsidP="00922B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AME</w:t>
      </w:r>
      <w:r>
        <w:rPr>
          <w:rFonts w:ascii="Times New Roman" w:hAnsi="Times New Roman" w:cs="Times New Roman"/>
          <w:sz w:val="24"/>
          <w:szCs w:val="24"/>
        </w:rPr>
        <w:t xml:space="preserve">     (fl.1507)</w:t>
      </w:r>
    </w:p>
    <w:p w14:paraId="550D87A5" w14:textId="77777777" w:rsidR="00922BD1" w:rsidRDefault="00922BD1" w:rsidP="00922B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0319A561" w14:textId="77777777" w:rsidR="00922BD1" w:rsidRDefault="00922BD1" w:rsidP="00922B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9EA24F3" w14:textId="77777777" w:rsidR="00922BD1" w:rsidRDefault="00922BD1" w:rsidP="00922B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6984648" w14:textId="1066FCFB" w:rsidR="00922BD1" w:rsidRDefault="00922BD1" w:rsidP="00922B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Apr.1507</w:t>
      </w:r>
      <w:r>
        <w:rPr>
          <w:rFonts w:ascii="Times New Roman" w:hAnsi="Times New Roman" w:cs="Times New Roman"/>
          <w:sz w:val="24"/>
          <w:szCs w:val="24"/>
        </w:rPr>
        <w:tab/>
      </w:r>
      <w:r w:rsidR="00CF3FD0">
        <w:rPr>
          <w:rFonts w:ascii="Times New Roman" w:hAnsi="Times New Roman" w:cs="Times New Roman"/>
          <w:sz w:val="24"/>
          <w:szCs w:val="24"/>
        </w:rPr>
        <w:t>Sh</w:t>
      </w:r>
      <w:r>
        <w:rPr>
          <w:rFonts w:ascii="Times New Roman" w:hAnsi="Times New Roman" w:cs="Times New Roman"/>
          <w:sz w:val="24"/>
          <w:szCs w:val="24"/>
        </w:rPr>
        <w:t>e made h</w:t>
      </w:r>
      <w:r w:rsidR="00CF3FD0">
        <w:rPr>
          <w:rFonts w:ascii="Times New Roman" w:hAnsi="Times New Roman" w:cs="Times New Roman"/>
          <w:sz w:val="24"/>
          <w:szCs w:val="24"/>
        </w:rPr>
        <w:t>er</w:t>
      </w:r>
      <w:r>
        <w:rPr>
          <w:rFonts w:ascii="Times New Roman" w:hAnsi="Times New Roman" w:cs="Times New Roman"/>
          <w:sz w:val="24"/>
          <w:szCs w:val="24"/>
        </w:rPr>
        <w:t xml:space="preserve"> Will.</w:t>
      </w:r>
    </w:p>
    <w:p w14:paraId="4ACD3E58" w14:textId="77777777" w:rsidR="00922BD1" w:rsidRDefault="00922BD1" w:rsidP="00922B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E236D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https://www.kentarchaeology.org.uk/Research/Libr/Wills/NameOrder/A.htm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EDD8CD0" w14:textId="77777777" w:rsidR="00922BD1" w:rsidRDefault="00922BD1" w:rsidP="00922B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6FCF0B" w14:textId="77777777" w:rsidR="00922BD1" w:rsidRDefault="00922BD1" w:rsidP="00922B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66BDC6" w14:textId="77777777" w:rsidR="00922BD1" w:rsidRDefault="00922BD1" w:rsidP="00922B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March 2022</w:t>
      </w:r>
    </w:p>
    <w:p w14:paraId="6515F99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3CE0B" w14:textId="77777777" w:rsidR="002E5F27" w:rsidRDefault="002E5F27" w:rsidP="009139A6">
      <w:r>
        <w:separator/>
      </w:r>
    </w:p>
  </w:endnote>
  <w:endnote w:type="continuationSeparator" w:id="0">
    <w:p w14:paraId="626741D3" w14:textId="77777777" w:rsidR="002E5F27" w:rsidRDefault="002E5F2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A3C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5506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987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E7E64" w14:textId="77777777" w:rsidR="002E5F27" w:rsidRDefault="002E5F27" w:rsidP="009139A6">
      <w:r>
        <w:separator/>
      </w:r>
    </w:p>
  </w:footnote>
  <w:footnote w:type="continuationSeparator" w:id="0">
    <w:p w14:paraId="46A52526" w14:textId="77777777" w:rsidR="002E5F27" w:rsidRDefault="002E5F2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46B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721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E2F4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BD1"/>
    <w:rsid w:val="000666E0"/>
    <w:rsid w:val="002510B7"/>
    <w:rsid w:val="002E5F27"/>
    <w:rsid w:val="005C130B"/>
    <w:rsid w:val="00826F5C"/>
    <w:rsid w:val="009139A6"/>
    <w:rsid w:val="00922BD1"/>
    <w:rsid w:val="009448BB"/>
    <w:rsid w:val="00A3176C"/>
    <w:rsid w:val="00AE65F8"/>
    <w:rsid w:val="00BA00AB"/>
    <w:rsid w:val="00CB4ED9"/>
    <w:rsid w:val="00CF3FD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7B9CC"/>
  <w15:chartTrackingRefBased/>
  <w15:docId w15:val="{5A0E3F36-BBF7-466A-A640-A674DA22A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22B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A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9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2022-03-30T18:31:00Z</dcterms:created>
  <dcterms:modified xsi:type="dcterms:W3CDTF">2022-04-23T18:25:00Z</dcterms:modified>
</cp:coreProperties>
</file>